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D7797" w:rsidRDefault="00CD7797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4031F0" w:rsidRPr="007A3447" w:rsidRDefault="004031F0" w:rsidP="004031F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Številka: 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ab/>
      </w:r>
      <w:r w:rsidR="00D21D56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1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1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0-</w:t>
      </w:r>
      <w:r w:rsidR="00E26484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0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/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2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0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2</w:t>
      </w:r>
      <w:r w:rsidR="00E26484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2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-</w:t>
      </w:r>
      <w:r w:rsidR="00D06101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6</w:t>
      </w:r>
      <w:bookmarkStart w:id="0" w:name="_GoBack"/>
      <w:bookmarkEnd w:id="0"/>
    </w:p>
    <w:p w:rsidR="004031F0" w:rsidRPr="007A3447" w:rsidRDefault="00E26484" w:rsidP="004031F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Datum: 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ab/>
        <w:t>03. 10. 2022</w:t>
      </w:r>
    </w:p>
    <w:p w:rsidR="004031F0" w:rsidRDefault="004031F0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4031F0" w:rsidRPr="007A3447" w:rsidRDefault="004031F0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BF4EB8" w:rsidRPr="00BF4EB8" w:rsidRDefault="00BF4EB8" w:rsidP="00BF4EB8">
      <w:pPr>
        <w:pStyle w:val="Telobesedila2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Na podlagi 6. člena Odloka o dodeljevanju sredstev za izobraževanje v občini Jesenice (Ur. list RS, št. 84/12 in spremembe Ur. list RS, št. 45/15, 35/17, 44/18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BF4EB8">
        <w:rPr>
          <w:rFonts w:asciiTheme="minorHAnsi" w:hAnsiTheme="minorHAnsi" w:cstheme="minorHAnsi"/>
          <w:sz w:val="22"/>
          <w:szCs w:val="22"/>
        </w:rPr>
        <w:t xml:space="preserve"> 46/19</w:t>
      </w:r>
      <w:r>
        <w:rPr>
          <w:rFonts w:asciiTheme="minorHAnsi" w:hAnsiTheme="minorHAnsi" w:cstheme="minorHAnsi"/>
          <w:sz w:val="22"/>
          <w:szCs w:val="22"/>
        </w:rPr>
        <w:t xml:space="preserve"> in 82/20</w:t>
      </w:r>
      <w:r w:rsidRPr="00BF4EB8">
        <w:rPr>
          <w:rFonts w:asciiTheme="minorHAnsi" w:hAnsiTheme="minorHAnsi" w:cstheme="minorHAnsi"/>
          <w:sz w:val="22"/>
          <w:szCs w:val="22"/>
        </w:rPr>
        <w:t>), sprejemam naslednji</w:t>
      </w:r>
    </w:p>
    <w:p w:rsidR="00BF4EB8" w:rsidRPr="00BF4EB8" w:rsidRDefault="00BF4EB8" w:rsidP="00BF4EB8">
      <w:pPr>
        <w:pStyle w:val="Naslov1"/>
        <w:jc w:val="center"/>
        <w:rPr>
          <w:rFonts w:asciiTheme="minorHAnsi" w:hAnsiTheme="minorHAnsi" w:cstheme="minorHAnsi"/>
          <w:spacing w:val="134"/>
          <w:sz w:val="22"/>
          <w:szCs w:val="22"/>
        </w:rPr>
      </w:pPr>
    </w:p>
    <w:p w:rsidR="00BF4EB8" w:rsidRPr="00BF4EB8" w:rsidRDefault="00BF4EB8" w:rsidP="00BF4EB8">
      <w:pPr>
        <w:rPr>
          <w:rFonts w:asciiTheme="minorHAnsi" w:hAnsiTheme="minorHAnsi" w:cstheme="minorHAnsi"/>
        </w:rPr>
      </w:pPr>
    </w:p>
    <w:p w:rsidR="00BF4EB8" w:rsidRPr="00BF4EB8" w:rsidRDefault="00BF4EB8" w:rsidP="00BF4EB8">
      <w:pPr>
        <w:pStyle w:val="Naslov1"/>
        <w:jc w:val="center"/>
        <w:rPr>
          <w:rFonts w:asciiTheme="minorHAnsi" w:hAnsiTheme="minorHAnsi" w:cstheme="minorHAnsi"/>
          <w:b/>
          <w:spacing w:val="134"/>
          <w:sz w:val="22"/>
          <w:szCs w:val="22"/>
        </w:rPr>
      </w:pPr>
      <w:r w:rsidRPr="00BF4EB8">
        <w:rPr>
          <w:rFonts w:asciiTheme="minorHAnsi" w:hAnsiTheme="minorHAnsi" w:cstheme="minorHAnsi"/>
          <w:b/>
          <w:spacing w:val="134"/>
          <w:sz w:val="22"/>
          <w:szCs w:val="22"/>
        </w:rPr>
        <w:t>SKLEP</w:t>
      </w:r>
    </w:p>
    <w:p w:rsidR="00BF4EB8" w:rsidRPr="00BF4EB8" w:rsidRDefault="00BF4EB8" w:rsidP="00BF4EB8">
      <w:pPr>
        <w:tabs>
          <w:tab w:val="left" w:pos="1134"/>
          <w:tab w:val="center" w:pos="3969"/>
          <w:tab w:val="right" w:pos="8887"/>
        </w:tabs>
        <w:rPr>
          <w:rFonts w:asciiTheme="minorHAnsi" w:hAnsiTheme="minorHAnsi" w:cstheme="minorHAnsi"/>
          <w:sz w:val="22"/>
          <w:szCs w:val="22"/>
        </w:rPr>
      </w:pPr>
    </w:p>
    <w:p w:rsidR="00BF4EB8" w:rsidRPr="00BF4EB8" w:rsidRDefault="00BF4EB8" w:rsidP="00BF4EB8">
      <w:pPr>
        <w:tabs>
          <w:tab w:val="left" w:pos="1134"/>
          <w:tab w:val="center" w:pos="3969"/>
          <w:tab w:val="right" w:pos="8887"/>
        </w:tabs>
        <w:rPr>
          <w:rFonts w:asciiTheme="minorHAnsi" w:hAnsiTheme="minorHAnsi" w:cstheme="minorHAnsi"/>
          <w:sz w:val="22"/>
          <w:szCs w:val="22"/>
        </w:rPr>
      </w:pPr>
    </w:p>
    <w:p w:rsidR="00BF4EB8" w:rsidRPr="00BF4EB8" w:rsidRDefault="00BF4EB8" w:rsidP="00BF4EB8">
      <w:pPr>
        <w:numPr>
          <w:ilvl w:val="0"/>
          <w:numId w:val="8"/>
        </w:numPr>
        <w:tabs>
          <w:tab w:val="left" w:pos="1134"/>
          <w:tab w:val="center" w:pos="3969"/>
          <w:tab w:val="right" w:pos="8887"/>
        </w:tabs>
        <w:suppressAutoHyphens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F4EB8">
        <w:rPr>
          <w:rFonts w:asciiTheme="minorHAnsi" w:hAnsiTheme="minorHAnsi" w:cstheme="minorHAnsi"/>
          <w:b/>
          <w:sz w:val="22"/>
          <w:szCs w:val="22"/>
        </w:rPr>
        <w:t>Objavi se Javni razpisi za denarne pomoči pri izobraževanju v občini Jesenice za leto 20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="00E26484">
        <w:rPr>
          <w:rFonts w:asciiTheme="minorHAnsi" w:hAnsiTheme="minorHAnsi" w:cstheme="minorHAnsi"/>
          <w:b/>
          <w:sz w:val="22"/>
          <w:szCs w:val="22"/>
        </w:rPr>
        <w:t>2</w:t>
      </w:r>
      <w:r w:rsidRPr="00BF4EB8">
        <w:rPr>
          <w:rFonts w:asciiTheme="minorHAnsi" w:hAnsiTheme="minorHAnsi" w:cstheme="minorHAnsi"/>
          <w:b/>
          <w:sz w:val="22"/>
          <w:szCs w:val="22"/>
        </w:rPr>
        <w:t xml:space="preserve"> za področja:</w:t>
      </w:r>
    </w:p>
    <w:p w:rsidR="00BF4EB8" w:rsidRPr="00BF4EB8" w:rsidRDefault="00BF4EB8" w:rsidP="00BF4EB8">
      <w:pPr>
        <w:tabs>
          <w:tab w:val="left" w:pos="1134"/>
          <w:tab w:val="center" w:pos="3969"/>
          <w:tab w:val="right" w:pos="8887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BF4EB8">
        <w:rPr>
          <w:rFonts w:asciiTheme="minorHAnsi" w:hAnsiTheme="minorHAnsi" w:cstheme="minorHAnsi"/>
          <w:b/>
          <w:sz w:val="22"/>
          <w:szCs w:val="22"/>
        </w:rPr>
        <w:tab/>
      </w:r>
    </w:p>
    <w:p w:rsidR="00BF4EB8" w:rsidRPr="00BF4EB8" w:rsidRDefault="00BF4EB8" w:rsidP="00BF4EB8">
      <w:pPr>
        <w:pStyle w:val="Telobesedila-zamik2"/>
        <w:spacing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A: Denarne pomoči za izredni študij</w:t>
      </w:r>
    </w:p>
    <w:p w:rsidR="00BF4EB8" w:rsidRPr="00BF4EB8" w:rsidRDefault="00BF4EB8" w:rsidP="00BF4EB8">
      <w:pPr>
        <w:pStyle w:val="Telobesedila-zamik2"/>
        <w:spacing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B: Denarne pomoči za druge oblike izobraževanja in usposabljanja</w:t>
      </w:r>
    </w:p>
    <w:p w:rsidR="00BF4EB8" w:rsidRPr="00BF4EB8" w:rsidRDefault="00BF4EB8" w:rsidP="00BF4EB8">
      <w:pPr>
        <w:pStyle w:val="Telobesedila-zamik2"/>
        <w:spacing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C: Denarne pomoči za redni in izredni študij 2. bolonjske stopnje</w:t>
      </w:r>
    </w:p>
    <w:p w:rsidR="00BF4EB8" w:rsidRPr="00BF4EB8" w:rsidRDefault="00BF4EB8" w:rsidP="00BF4EB8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</w:p>
    <w:p w:rsidR="00BF4EB8" w:rsidRPr="00BF4EB8" w:rsidRDefault="00BF4EB8" w:rsidP="00BF4EB8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 xml:space="preserve">2. Predlog razdelitve sredstev namenjenih za izobraževanje v občini Jesenice pripravi: </w:t>
      </w:r>
    </w:p>
    <w:p w:rsidR="00BF4EB8" w:rsidRPr="00BF4EB8" w:rsidRDefault="00BF4EB8" w:rsidP="00BF4EB8">
      <w:pPr>
        <w:pStyle w:val="Telobesedila-zamik2"/>
        <w:spacing w:line="240" w:lineRule="auto"/>
        <w:ind w:left="360" w:hanging="20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- komisija imenovana na podlagi sklepa župana št. 0</w:t>
      </w:r>
      <w:r w:rsidR="00D21D56">
        <w:rPr>
          <w:rFonts w:asciiTheme="minorHAnsi" w:hAnsiTheme="minorHAnsi" w:cstheme="minorHAnsi"/>
          <w:sz w:val="22"/>
          <w:szCs w:val="22"/>
        </w:rPr>
        <w:t>12</w:t>
      </w:r>
      <w:r w:rsidRPr="00BF4EB8">
        <w:rPr>
          <w:rFonts w:asciiTheme="minorHAnsi" w:hAnsiTheme="minorHAnsi" w:cstheme="minorHAnsi"/>
          <w:sz w:val="22"/>
          <w:szCs w:val="22"/>
        </w:rPr>
        <w:t>-</w:t>
      </w:r>
      <w:r w:rsidR="00D21D56">
        <w:rPr>
          <w:rFonts w:asciiTheme="minorHAnsi" w:hAnsiTheme="minorHAnsi" w:cstheme="minorHAnsi"/>
          <w:sz w:val="22"/>
          <w:szCs w:val="22"/>
        </w:rPr>
        <w:t>4</w:t>
      </w:r>
      <w:r w:rsidRPr="00BF4EB8">
        <w:rPr>
          <w:rFonts w:asciiTheme="minorHAnsi" w:hAnsiTheme="minorHAnsi" w:cstheme="minorHAnsi"/>
          <w:sz w:val="22"/>
          <w:szCs w:val="22"/>
        </w:rPr>
        <w:t>/202</w:t>
      </w:r>
      <w:r w:rsidR="00D21D56">
        <w:rPr>
          <w:rFonts w:asciiTheme="minorHAnsi" w:hAnsiTheme="minorHAnsi" w:cstheme="minorHAnsi"/>
          <w:sz w:val="22"/>
          <w:szCs w:val="22"/>
        </w:rPr>
        <w:t>1</w:t>
      </w:r>
      <w:r w:rsidRPr="00BF4EB8">
        <w:rPr>
          <w:rFonts w:asciiTheme="minorHAnsi" w:hAnsiTheme="minorHAnsi" w:cstheme="minorHAnsi"/>
          <w:sz w:val="22"/>
          <w:szCs w:val="22"/>
        </w:rPr>
        <w:t>-</w:t>
      </w:r>
      <w:r w:rsidR="00D21D56">
        <w:rPr>
          <w:rFonts w:asciiTheme="minorHAnsi" w:hAnsiTheme="minorHAnsi" w:cstheme="minorHAnsi"/>
          <w:sz w:val="22"/>
          <w:szCs w:val="22"/>
        </w:rPr>
        <w:t>1</w:t>
      </w:r>
      <w:r w:rsidRPr="00BF4EB8">
        <w:rPr>
          <w:rFonts w:asciiTheme="minorHAnsi" w:hAnsiTheme="minorHAnsi" w:cstheme="minorHAnsi"/>
          <w:sz w:val="22"/>
          <w:szCs w:val="22"/>
        </w:rPr>
        <w:t xml:space="preserve"> z dne 2</w:t>
      </w:r>
      <w:r w:rsidR="00D21D56">
        <w:rPr>
          <w:rFonts w:asciiTheme="minorHAnsi" w:hAnsiTheme="minorHAnsi" w:cstheme="minorHAnsi"/>
          <w:sz w:val="22"/>
          <w:szCs w:val="22"/>
        </w:rPr>
        <w:t>0</w:t>
      </w:r>
      <w:r w:rsidRPr="00BF4EB8">
        <w:rPr>
          <w:rFonts w:asciiTheme="minorHAnsi" w:hAnsiTheme="minorHAnsi" w:cstheme="minorHAnsi"/>
          <w:sz w:val="22"/>
          <w:szCs w:val="22"/>
        </w:rPr>
        <w:t xml:space="preserve">. </w:t>
      </w:r>
      <w:r w:rsidR="00D21D56">
        <w:rPr>
          <w:rFonts w:asciiTheme="minorHAnsi" w:hAnsiTheme="minorHAnsi" w:cstheme="minorHAnsi"/>
          <w:sz w:val="22"/>
          <w:szCs w:val="22"/>
        </w:rPr>
        <w:t>08</w:t>
      </w:r>
      <w:r w:rsidRPr="00BF4EB8">
        <w:rPr>
          <w:rFonts w:asciiTheme="minorHAnsi" w:hAnsiTheme="minorHAnsi" w:cstheme="minorHAnsi"/>
          <w:sz w:val="22"/>
          <w:szCs w:val="22"/>
        </w:rPr>
        <w:t>. 20</w:t>
      </w:r>
      <w:r w:rsidR="00D21D56">
        <w:rPr>
          <w:rFonts w:asciiTheme="minorHAnsi" w:hAnsiTheme="minorHAnsi" w:cstheme="minorHAnsi"/>
          <w:sz w:val="22"/>
          <w:szCs w:val="22"/>
        </w:rPr>
        <w:t>2</w:t>
      </w:r>
      <w:r w:rsidRPr="00BF4EB8">
        <w:rPr>
          <w:rFonts w:asciiTheme="minorHAnsi" w:hAnsiTheme="minorHAnsi" w:cstheme="minorHAnsi"/>
          <w:sz w:val="22"/>
          <w:szCs w:val="22"/>
        </w:rPr>
        <w:t>1.</w:t>
      </w:r>
    </w:p>
    <w:p w:rsidR="00BF4EB8" w:rsidRPr="00BF4EB8" w:rsidRDefault="00BF4EB8" w:rsidP="00BF4EB8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</w:p>
    <w:p w:rsidR="00BF4EB8" w:rsidRPr="00BF4EB8" w:rsidRDefault="00BF4EB8" w:rsidP="00BF4EB8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3. Javni razpis za denarne pomoči pri izobraževanju v občini Jesenice za leto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26484">
        <w:rPr>
          <w:rFonts w:asciiTheme="minorHAnsi" w:hAnsiTheme="minorHAnsi" w:cstheme="minorHAnsi"/>
          <w:sz w:val="22"/>
          <w:szCs w:val="22"/>
        </w:rPr>
        <w:t>2</w:t>
      </w:r>
      <w:r w:rsidRPr="00BF4EB8">
        <w:rPr>
          <w:rFonts w:asciiTheme="minorHAnsi" w:hAnsiTheme="minorHAnsi" w:cstheme="minorHAnsi"/>
          <w:sz w:val="22"/>
          <w:szCs w:val="22"/>
        </w:rPr>
        <w:t xml:space="preserve"> se objavi na spletni strani Občine Jesenice dne </w:t>
      </w:r>
      <w:r>
        <w:rPr>
          <w:rFonts w:asciiTheme="minorHAnsi" w:hAnsiTheme="minorHAnsi" w:cstheme="minorHAnsi"/>
          <w:sz w:val="22"/>
          <w:szCs w:val="22"/>
        </w:rPr>
        <w:t>0</w:t>
      </w:r>
      <w:r w:rsidR="00E26484">
        <w:rPr>
          <w:rFonts w:asciiTheme="minorHAnsi" w:hAnsiTheme="minorHAnsi" w:cstheme="minorHAnsi"/>
          <w:sz w:val="22"/>
          <w:szCs w:val="22"/>
        </w:rPr>
        <w:t>3</w:t>
      </w:r>
      <w:r w:rsidRPr="00BF4EB8">
        <w:rPr>
          <w:rFonts w:asciiTheme="minorHAnsi" w:hAnsiTheme="minorHAnsi" w:cstheme="minorHAnsi"/>
          <w:sz w:val="22"/>
          <w:szCs w:val="22"/>
        </w:rPr>
        <w:t>. 10. 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26484">
        <w:rPr>
          <w:rFonts w:asciiTheme="minorHAnsi" w:hAnsiTheme="minorHAnsi" w:cstheme="minorHAnsi"/>
          <w:sz w:val="22"/>
          <w:szCs w:val="22"/>
        </w:rPr>
        <w:t>2</w:t>
      </w:r>
      <w:r w:rsidRPr="00BF4EB8">
        <w:rPr>
          <w:rFonts w:asciiTheme="minorHAnsi" w:hAnsiTheme="minorHAnsi" w:cstheme="minorHAnsi"/>
          <w:sz w:val="22"/>
          <w:szCs w:val="22"/>
        </w:rPr>
        <w:t xml:space="preserve">. Razpisna dokumentacija bo dostopna na spletni strani občine Jesenice v rubriki javna naročila, razpisi in objave. </w:t>
      </w:r>
    </w:p>
    <w:p w:rsidR="00BF4EB8" w:rsidRPr="00BF4EB8" w:rsidRDefault="00BF4EB8" w:rsidP="00BF4EB8">
      <w:pPr>
        <w:pStyle w:val="BodyText21"/>
        <w:tabs>
          <w:tab w:val="clear" w:pos="1134"/>
          <w:tab w:val="clear" w:pos="3969"/>
        </w:tabs>
        <w:rPr>
          <w:rFonts w:asciiTheme="minorHAnsi" w:hAnsiTheme="minorHAnsi" w:cstheme="minorHAnsi"/>
          <w:sz w:val="22"/>
          <w:szCs w:val="22"/>
        </w:rPr>
      </w:pPr>
    </w:p>
    <w:p w:rsidR="00BF4EB8" w:rsidRPr="00BF4EB8" w:rsidRDefault="00BF4EB8" w:rsidP="00BF4EB8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4. Sestavni del tega sklepa je besedilo javnega razpisa za denarne pomoči pri izobraževanju v občini Jesenice za leto 20</w:t>
      </w:r>
      <w:r w:rsidR="00D21D56">
        <w:rPr>
          <w:rFonts w:asciiTheme="minorHAnsi" w:hAnsiTheme="minorHAnsi" w:cstheme="minorHAnsi"/>
          <w:sz w:val="22"/>
          <w:szCs w:val="22"/>
        </w:rPr>
        <w:t>2</w:t>
      </w:r>
      <w:r w:rsidR="00E26484">
        <w:rPr>
          <w:rFonts w:asciiTheme="minorHAnsi" w:hAnsiTheme="minorHAnsi" w:cstheme="minorHAnsi"/>
          <w:sz w:val="22"/>
          <w:szCs w:val="22"/>
        </w:rPr>
        <w:t>2</w:t>
      </w:r>
      <w:r w:rsidRPr="00BF4EB8">
        <w:rPr>
          <w:rFonts w:asciiTheme="minorHAnsi" w:hAnsiTheme="minorHAnsi" w:cstheme="minorHAnsi"/>
          <w:sz w:val="22"/>
          <w:szCs w:val="22"/>
        </w:rPr>
        <w:t>.</w:t>
      </w:r>
    </w:p>
    <w:p w:rsidR="00BF4EB8" w:rsidRDefault="00BF4EB8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CD7797" w:rsidRPr="007A3447" w:rsidRDefault="00CD7797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CD7797" w:rsidRPr="007A3447" w:rsidRDefault="00CD7797" w:rsidP="002E7EF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8F4DB6" w:rsidRPr="007A3447" w:rsidRDefault="008F4DB6" w:rsidP="002E7EF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FF5C99" w:rsidRPr="007A3447" w:rsidRDefault="00FF5C99" w:rsidP="002E7EF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8F4DB6" w:rsidRPr="007A3447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3"/>
        <w:gridCol w:w="3657"/>
      </w:tblGrid>
      <w:tr w:rsidR="008E6D0A" w:rsidRPr="007A3447" w:rsidTr="007A4A62">
        <w:trPr>
          <w:trHeight w:val="195"/>
        </w:trPr>
        <w:tc>
          <w:tcPr>
            <w:tcW w:w="5413" w:type="dxa"/>
            <w:shd w:val="clear" w:color="auto" w:fill="auto"/>
          </w:tcPr>
          <w:p w:rsidR="008E6D0A" w:rsidRPr="007A3447" w:rsidRDefault="008E6D0A" w:rsidP="007A4A6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57" w:type="dxa"/>
            <w:shd w:val="clear" w:color="auto" w:fill="auto"/>
          </w:tcPr>
          <w:p w:rsidR="00D22FE0" w:rsidRPr="007A3447" w:rsidRDefault="00197CB1" w:rsidP="00D22FE0">
            <w:pPr>
              <w:pStyle w:val="Naslov1"/>
              <w:ind w:left="0" w:firstLine="0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22"/>
                <w:szCs w:val="22"/>
                <w:lang w:eastAsia="sl-SI"/>
              </w:rPr>
            </w:pPr>
            <w:sdt>
              <w:sdtPr>
                <w:rPr>
                  <w:rFonts w:asciiTheme="minorHAnsi" w:hAnsiTheme="minorHAnsi" w:cstheme="minorHAnsi"/>
                  <w:b/>
                  <w:noProof/>
                  <w:color w:val="000000"/>
                  <w:sz w:val="22"/>
                  <w:szCs w:val="22"/>
                  <w:lang w:eastAsia="sl-SI"/>
                </w:rPr>
                <w:alias w:val="Vodja oddelka"/>
                <w:tag w:val="Vodja"/>
                <w:id w:val="-989708837"/>
                <w:dropDownList>
                  <w:listItem w:displayText="«Vodja»" w:value=" "/>
                  <w:listItem w:displayText="Blaž Račič" w:value="Blaž Račič"/>
                  <w:listItem w:displayText="dr. Gregor Hudrič" w:value="dr. Gregor Hudrič"/>
                  <w:listItem w:displayText="Marko Markelj" w:value="Marko Markelj"/>
                  <w:listItem w:displayText="mag. Valentina Gorišek" w:value="mag. Valentina Gorišek"/>
                  <w:listItem w:displayText="mag. Vera Djurič Drozdek" w:value="mag. Vera Djurič Drozdek"/>
                  <w:listItem w:displayText="Petra Dečman" w:value="Petra Dečman"/>
                  <w:listItem w:displayText="Valentina Šumi" w:value="Valentina Šumi"/>
                </w:dropDownList>
              </w:sdtPr>
              <w:sdtEndPr/>
              <w:sdtContent>
                <w:r w:rsidR="00BF4EB8">
                  <w:rPr>
                    <w:rFonts w:asciiTheme="minorHAnsi" w:hAnsiTheme="minorHAnsi" w:cstheme="minorHAnsi"/>
                    <w:b/>
                    <w:noProof/>
                    <w:color w:val="000000"/>
                    <w:sz w:val="22"/>
                    <w:szCs w:val="22"/>
                    <w:lang w:eastAsia="sl-SI"/>
                  </w:rPr>
                  <w:t>Blaž Račič</w:t>
                </w:r>
              </w:sdtContent>
            </w:sdt>
          </w:p>
          <w:p w:rsidR="00D22FE0" w:rsidRPr="007A3447" w:rsidRDefault="00197CB1" w:rsidP="00D22FE0">
            <w:pPr>
              <w:pStyle w:val="Naslov1"/>
              <w:ind w:left="0" w:firstLine="0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22"/>
                <w:szCs w:val="22"/>
                <w:lang w:eastAsia="sl-SI"/>
              </w:rPr>
            </w:pPr>
            <w:sdt>
              <w:sdtPr>
                <w:rPr>
                  <w:rFonts w:asciiTheme="minorHAnsi" w:hAnsiTheme="minorHAnsi" w:cstheme="minorHAnsi"/>
                  <w:b/>
                  <w:noProof/>
                  <w:color w:val="000000"/>
                  <w:sz w:val="22"/>
                  <w:szCs w:val="22"/>
                  <w:lang w:eastAsia="sl-SI"/>
                </w:rPr>
                <w:alias w:val="Funkcija"/>
                <w:tag w:val="Funkcija"/>
                <w:id w:val="36325279"/>
                <w:dropDownList>
                  <w:listItem w:displayText="VODJA ODDELKA" w:value=" VODJA ODDELKA"/>
                  <w:listItem w:displayText="ŽUPAN" w:value="ŽUPAN"/>
                  <w:listItem w:displayText="DIREKTOR OBČINSKE UPRAVE" w:value="DIREKTOR OBČINSKE UPRAVE"/>
                </w:dropDownList>
              </w:sdtPr>
              <w:sdtEndPr/>
              <w:sdtContent>
                <w:r w:rsidR="00BF4EB8">
                  <w:rPr>
                    <w:rFonts w:asciiTheme="minorHAnsi" w:hAnsiTheme="minorHAnsi" w:cstheme="minorHAnsi"/>
                    <w:b/>
                    <w:noProof/>
                    <w:color w:val="000000"/>
                    <w:sz w:val="22"/>
                    <w:szCs w:val="22"/>
                    <w:lang w:eastAsia="sl-SI"/>
                  </w:rPr>
                  <w:t>ŽUPAN</w:t>
                </w:r>
              </w:sdtContent>
            </w:sdt>
          </w:p>
          <w:p w:rsidR="008E6D0A" w:rsidRPr="007A3447" w:rsidRDefault="008E6D0A" w:rsidP="00D22FE0">
            <w:pPr>
              <w:pStyle w:val="Naslov1"/>
              <w:ind w:left="0" w:firstLine="0"/>
              <w:jc w:val="center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8F4DB6" w:rsidRPr="007A3447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8E6D0A" w:rsidRPr="007A3447" w:rsidRDefault="008E6D0A" w:rsidP="008E6D0A">
      <w:p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  <w:lang w:eastAsia="sl-SI"/>
        </w:rPr>
      </w:pPr>
    </w:p>
    <w:p w:rsidR="008E6D0A" w:rsidRPr="007A3447" w:rsidRDefault="008E6D0A" w:rsidP="008E6D0A">
      <w:pPr>
        <w:suppressAutoHyphens w:val="0"/>
        <w:spacing w:line="276" w:lineRule="auto"/>
        <w:ind w:left="714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8E6D0A" w:rsidRPr="007A3447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CB1" w:rsidRDefault="00197CB1">
      <w:r>
        <w:separator/>
      </w:r>
    </w:p>
  </w:endnote>
  <w:endnote w:type="continuationSeparator" w:id="0">
    <w:p w:rsidR="00197CB1" w:rsidRDefault="00197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BF4EB8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4031F0">
          <w:rPr>
            <w:rFonts w:asciiTheme="minorHAnsi" w:hAnsiTheme="minorHAnsi"/>
            <w:bCs/>
            <w:noProof/>
            <w:sz w:val="22"/>
          </w:rPr>
          <w:t>1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D06101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D06101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CB1" w:rsidRDefault="00197CB1">
      <w:r>
        <w:separator/>
      </w:r>
    </w:p>
  </w:footnote>
  <w:footnote w:type="continuationSeparator" w:id="0">
    <w:p w:rsidR="00197CB1" w:rsidRDefault="00197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F31428" w:rsidRPr="00373CF4" w:rsidTr="00C86356">
      <w:trPr>
        <w:trHeight w:val="851"/>
      </w:trPr>
      <w:tc>
        <w:tcPr>
          <w:tcW w:w="4536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  <w:shd w:val="clear" w:color="auto" w:fill="auto"/>
        </w:tcPr>
        <w:p w:rsidR="008E6D0A" w:rsidRPr="00A853F9" w:rsidRDefault="008E6D0A" w:rsidP="00C86356">
          <w:pPr>
            <w:pStyle w:val="Naslov1"/>
            <w:numPr>
              <w:ilvl w:val="0"/>
              <w:numId w:val="0"/>
            </w:numPr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 w:rsidR="007F1C8F">
            <w:rPr>
              <w:rFonts w:ascii="Calibri" w:hAnsi="Calibri" w:cs="Calibri"/>
              <w:bCs/>
              <w:color w:val="295097"/>
              <w:sz w:val="18"/>
              <w:lang w:eastAsia="sl-SI"/>
            </w:rPr>
            <w:t>200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 w:rsidR="007F1C8F">
            <w:rPr>
              <w:rFonts w:ascii="Calibri" w:hAnsi="Calibri" w:cs="Calibri"/>
              <w:bCs/>
              <w:color w:val="295097"/>
              <w:sz w:val="18"/>
              <w:lang w:eastAsia="sl-SI"/>
            </w:rPr>
            <w:t>obcina.jesenice@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jesenice.si</w:t>
          </w:r>
        </w:p>
        <w:p w:rsidR="00F31428" w:rsidRPr="000C761F" w:rsidRDefault="008E6D0A" w:rsidP="008E6D0A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D631AA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4C2A34"/>
    <w:multiLevelType w:val="multilevel"/>
    <w:tmpl w:val="6DD4F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A04D54"/>
    <w:multiLevelType w:val="singleLevel"/>
    <w:tmpl w:val="B9A476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5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A97117"/>
    <w:multiLevelType w:val="hybridMultilevel"/>
    <w:tmpl w:val="A3047588"/>
    <w:lvl w:ilvl="0" w:tplc="43CAF4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6C686A4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7A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47E88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53F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97CB1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6C94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1F0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226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1D2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447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0769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4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4EB8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934"/>
    <w:rsid w:val="00C86CD8"/>
    <w:rsid w:val="00C86F43"/>
    <w:rsid w:val="00C87483"/>
    <w:rsid w:val="00C8798E"/>
    <w:rsid w:val="00C90821"/>
    <w:rsid w:val="00C90EC4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578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101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1D56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84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C7FBB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F86738D-2327-49FE-98CB-884FE18D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A344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A344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Naslovpoiljatelja">
    <w:name w:val="envelope return"/>
    <w:basedOn w:val="Navaden"/>
    <w:rsid w:val="007A3447"/>
    <w:pPr>
      <w:suppressAutoHyphens w:val="0"/>
    </w:pPr>
    <w:rPr>
      <w:sz w:val="20"/>
      <w:szCs w:val="20"/>
      <w:lang w:val="en-GB" w:eastAsia="sl-SI"/>
    </w:rPr>
  </w:style>
  <w:style w:type="paragraph" w:customStyle="1" w:styleId="BodyText21">
    <w:name w:val="Body Text 21"/>
    <w:basedOn w:val="Navaden"/>
    <w:rsid w:val="00BF4EB8"/>
    <w:pPr>
      <w:tabs>
        <w:tab w:val="left" w:pos="1134"/>
        <w:tab w:val="center" w:pos="3969"/>
        <w:tab w:val="right" w:pos="8887"/>
      </w:tabs>
      <w:suppressAutoHyphens w:val="0"/>
      <w:jc w:val="both"/>
    </w:pPr>
    <w:rPr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\AppData\Local\Temp\notes96547C\obcinska%20predloga%20-%20dopis%20-%20splo&#353;ni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2A48FF-A0D7-4220-A13C-E2427FC4B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splošni.dotx</Template>
  <TotalTime>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1118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Aleksandra Potočnik</dc:creator>
  <cp:keywords/>
  <dc:description/>
  <cp:lastModifiedBy>Aleksandra Potočnik</cp:lastModifiedBy>
  <cp:revision>6</cp:revision>
  <cp:lastPrinted>2020-09-29T08:11:00Z</cp:lastPrinted>
  <dcterms:created xsi:type="dcterms:W3CDTF">2021-09-17T07:11:00Z</dcterms:created>
  <dcterms:modified xsi:type="dcterms:W3CDTF">2022-09-27T07:46:00Z</dcterms:modified>
</cp:coreProperties>
</file>